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1E7397">
        <w:rPr>
          <w:rFonts w:cs="Arial"/>
          <w:b/>
          <w:caps/>
          <w:sz w:val="28"/>
          <w:szCs w:val="28"/>
        </w:rPr>
        <w:t>2</w:t>
      </w:r>
      <w:r w:rsidR="00AD63EE">
        <w:rPr>
          <w:rFonts w:cs="Arial"/>
          <w:b/>
          <w:caps/>
          <w:sz w:val="28"/>
          <w:szCs w:val="28"/>
        </w:rPr>
        <w:t>60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B32B4" w:rsidP="00F808D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junto </w:t>
            </w:r>
            <w:r w:rsidR="008C0729">
              <w:rPr>
                <w:rFonts w:cs="Arial"/>
                <w:sz w:val="20"/>
                <w:szCs w:val="20"/>
              </w:rPr>
              <w:t xml:space="preserve">à Secretaria de </w:t>
            </w:r>
            <w:r w:rsidR="005B2719">
              <w:rPr>
                <w:rFonts w:cs="Arial"/>
                <w:sz w:val="20"/>
                <w:szCs w:val="20"/>
              </w:rPr>
              <w:t xml:space="preserve">Meio Ambiente </w:t>
            </w:r>
            <w:r w:rsidR="008C0729">
              <w:rPr>
                <w:rFonts w:cs="Arial"/>
                <w:sz w:val="20"/>
                <w:szCs w:val="20"/>
              </w:rPr>
              <w:t xml:space="preserve">visando </w:t>
            </w:r>
            <w:r w:rsidR="00F808D1">
              <w:rPr>
                <w:rFonts w:cs="Arial"/>
                <w:sz w:val="20"/>
                <w:szCs w:val="20"/>
              </w:rPr>
              <w:t>à capina e limpeza geral da Praça Vereador Genésio Rodrigues, localizada no Parque dos Sinos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providências </w:t>
      </w:r>
      <w:r w:rsidR="005F5011">
        <w:rPr>
          <w:rFonts w:cs="Arial"/>
        </w:rPr>
        <w:t xml:space="preserve">junto à Secretaria de Meio Ambiente visando à </w:t>
      </w:r>
      <w:r w:rsidR="005F5011" w:rsidRPr="006E297B">
        <w:rPr>
          <w:rFonts w:cs="Arial"/>
        </w:rPr>
        <w:t>limpeza geral e capina da Praça Vereador Genésio Rodrigues, localizada no Parque dos Sinos</w:t>
      </w:r>
      <w:r w:rsidR="00584E86">
        <w:rPr>
          <w:rFonts w:cs="Arial"/>
        </w:rPr>
        <w:t>.</w:t>
      </w:r>
    </w:p>
    <w:p w:rsidR="00DC1F4E" w:rsidRPr="00DC1F4E" w:rsidRDefault="00DC1F4E" w:rsidP="00DC1F4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C1F4E">
        <w:rPr>
          <w:rFonts w:cs="Arial"/>
        </w:rPr>
        <w:t>A praça está com o mato alt</w:t>
      </w:r>
      <w:bookmarkStart w:id="0" w:name="_GoBack"/>
      <w:bookmarkEnd w:id="0"/>
      <w:r w:rsidRPr="00DC1F4E">
        <w:rPr>
          <w:rFonts w:cs="Arial"/>
        </w:rPr>
        <w:t xml:space="preserve">o, sendo necessários serviços de limpeza e capina para viabilizar a utilização do local. O objetivo é manter o espaço adequado para </w:t>
      </w:r>
      <w:r w:rsidR="008B5C6E">
        <w:rPr>
          <w:rFonts w:cs="Arial"/>
        </w:rPr>
        <w:t xml:space="preserve">o </w:t>
      </w:r>
      <w:r w:rsidRPr="00DC1F4E">
        <w:rPr>
          <w:rFonts w:cs="Arial"/>
        </w:rPr>
        <w:t>uso dos moradores e principalmente para evitar o surgimento de animais peçonhentos na região.</w:t>
      </w:r>
    </w:p>
    <w:p w:rsidR="00E376E9" w:rsidRDefault="00DC1F4E" w:rsidP="00DC1F4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C1F4E">
        <w:rPr>
          <w:rFonts w:cs="Arial"/>
        </w:rPr>
        <w:t xml:space="preserve">Destacamos o envio do </w:t>
      </w:r>
      <w:r w:rsidRPr="00DC1F4E">
        <w:rPr>
          <w:rFonts w:cs="Arial"/>
          <w:b/>
        </w:rPr>
        <w:t>Ofício MEIO AMB Nº 0108/2021/</w:t>
      </w:r>
      <w:proofErr w:type="spellStart"/>
      <w:r w:rsidRPr="00DC1F4E">
        <w:rPr>
          <w:rFonts w:cs="Arial"/>
          <w:b/>
        </w:rPr>
        <w:t>VERª.MA</w:t>
      </w:r>
      <w:proofErr w:type="spellEnd"/>
      <w:r w:rsidRPr="00DC1F4E">
        <w:rPr>
          <w:rFonts w:cs="Arial"/>
        </w:rPr>
        <w:t xml:space="preserve"> à Secretaria de Meio Ambiente, no dia 06 de maio de 2021, referente ao assunto</w:t>
      </w:r>
      <w:r w:rsidR="00E376E9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12</w:t>
      </w:r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90F" w:rsidRDefault="006D290F">
      <w:r>
        <w:separator/>
      </w:r>
    </w:p>
  </w:endnote>
  <w:endnote w:type="continuationSeparator" w:id="0">
    <w:p w:rsidR="006D290F" w:rsidRDefault="006D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90F" w:rsidRDefault="006D290F">
      <w:r>
        <w:separator/>
      </w:r>
    </w:p>
  </w:footnote>
  <w:footnote w:type="continuationSeparator" w:id="0">
    <w:p w:rsidR="006D290F" w:rsidRDefault="006D2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67C9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62F8B"/>
    <w:rsid w:val="003638CC"/>
    <w:rsid w:val="00367DC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74C0B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290F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5C6E"/>
    <w:rsid w:val="008B7BA9"/>
    <w:rsid w:val="008C0729"/>
    <w:rsid w:val="008C33AB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54E7"/>
    <w:rsid w:val="00AD63EE"/>
    <w:rsid w:val="00AD6B47"/>
    <w:rsid w:val="00AE447C"/>
    <w:rsid w:val="00AF3C4D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2BAB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1B5B"/>
    <w:rsid w:val="00D721BC"/>
    <w:rsid w:val="00D7335B"/>
    <w:rsid w:val="00D8365B"/>
    <w:rsid w:val="00D90CF2"/>
    <w:rsid w:val="00D91B2F"/>
    <w:rsid w:val="00D9348D"/>
    <w:rsid w:val="00DB23E5"/>
    <w:rsid w:val="00DB2EB9"/>
    <w:rsid w:val="00DB48F6"/>
    <w:rsid w:val="00DB57DD"/>
    <w:rsid w:val="00DC12E3"/>
    <w:rsid w:val="00DC1F4E"/>
    <w:rsid w:val="00DD024E"/>
    <w:rsid w:val="00DD5C1F"/>
    <w:rsid w:val="00DD7D6D"/>
    <w:rsid w:val="00DE1EC0"/>
    <w:rsid w:val="00DE3EE2"/>
    <w:rsid w:val="00DE50DD"/>
    <w:rsid w:val="00E0249F"/>
    <w:rsid w:val="00E03E63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7F2E"/>
    <w:rsid w:val="00F97CB4"/>
    <w:rsid w:val="00FA282F"/>
    <w:rsid w:val="00FA3CFC"/>
    <w:rsid w:val="00FB00FA"/>
    <w:rsid w:val="00FB0AEF"/>
    <w:rsid w:val="00FB32B4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7B639-88A1-456F-88D3-A4AB9C90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11</cp:revision>
  <cp:lastPrinted>2020-03-16T12:28:00Z</cp:lastPrinted>
  <dcterms:created xsi:type="dcterms:W3CDTF">2021-05-11T11:56:00Z</dcterms:created>
  <dcterms:modified xsi:type="dcterms:W3CDTF">2021-05-11T11:59:00Z</dcterms:modified>
</cp:coreProperties>
</file>